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2EA2A02F" w:rsidR="001E41F3" w:rsidRDefault="005E5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38E">
        <w:rPr>
          <w:b/>
          <w:noProof/>
          <w:sz w:val="24"/>
        </w:rPr>
        <w:t>3GPP TSG-RAN WG4 Meeting #90</w:t>
      </w:r>
      <w:r w:rsidR="001E41F3">
        <w:rPr>
          <w:b/>
          <w:i/>
          <w:noProof/>
          <w:sz w:val="28"/>
        </w:rPr>
        <w:tab/>
      </w:r>
      <w:r w:rsidR="00770452" w:rsidRPr="00770452">
        <w:rPr>
          <w:b/>
          <w:i/>
          <w:noProof/>
          <w:sz w:val="28"/>
        </w:rPr>
        <w:t>R4-1900034</w:t>
      </w:r>
      <w:r w:rsidR="00770452" w:rsidRPr="00770452">
        <w:rPr>
          <w:b/>
          <w:i/>
          <w:noProof/>
          <w:sz w:val="28"/>
        </w:rPr>
        <w:tab/>
      </w:r>
    </w:p>
    <w:p w14:paraId="462DB2FF" w14:textId="451DD3A6" w:rsidR="001E41F3" w:rsidRDefault="00752C60" w:rsidP="005E2C44">
      <w:pPr>
        <w:pStyle w:val="CRCoverPage"/>
        <w:outlineLvl w:val="0"/>
        <w:rPr>
          <w:b/>
          <w:noProof/>
          <w:sz w:val="24"/>
        </w:rPr>
      </w:pPr>
      <w:r w:rsidRPr="00752C60">
        <w:rPr>
          <w:b/>
          <w:noProof/>
          <w:sz w:val="24"/>
        </w:rPr>
        <w:t>Athens, Greece, 25th Feb – 1st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59C939E8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0452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17BF5A3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22F5B1A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49215F45" w:rsidR="001E41F3" w:rsidRPr="00410371" w:rsidRDefault="00770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752C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CABF5F0" w:rsidR="00F25D98" w:rsidRDefault="00770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656F22F5" w:rsidR="001E41F3" w:rsidRDefault="008E177F">
            <w:pPr>
              <w:pStyle w:val="CRCoverPage"/>
              <w:spacing w:after="0"/>
              <w:ind w:left="100"/>
              <w:rPr>
                <w:noProof/>
              </w:rPr>
            </w:pPr>
            <w:r w:rsidRPr="008E177F">
              <w:t>Editorial CR on 38.101-</w:t>
            </w:r>
            <w:r>
              <w:t>3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2F8FFCE1" w:rsidR="001E41F3" w:rsidRDefault="004668C6" w:rsidP="004668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6B872DA" w:rsidR="001E41F3" w:rsidRDefault="00466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25EF5E6C" w:rsidR="001E41F3" w:rsidRDefault="003921F2">
            <w:pPr>
              <w:pStyle w:val="CRCoverPage"/>
              <w:spacing w:after="0"/>
              <w:ind w:left="100"/>
              <w:rPr>
                <w:noProof/>
              </w:rPr>
            </w:pPr>
            <w:r w:rsidRPr="003921F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24D4E0EC" w:rsidR="001E41F3" w:rsidRDefault="006A3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14-Feb-19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38854E89" w:rsidR="001E41F3" w:rsidRDefault="006A3F1A" w:rsidP="006A3F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3C47B59" w:rsidR="001E41F3" w:rsidRDefault="006A3F1A" w:rsidP="006A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33B76B5A" w:rsidR="001E41F3" w:rsidRDefault="007E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in the 38.101-3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3BB65" w14:textId="77777777" w:rsidR="00534E67" w:rsidRDefault="00300F9D" w:rsidP="00620A41">
            <w:pPr>
              <w:pStyle w:val="CRCoverPage"/>
              <w:spacing w:after="0"/>
              <w:rPr>
                <w:noProof/>
              </w:rPr>
            </w:pPr>
            <w:r w:rsidRPr="00300F9D">
              <w:rPr>
                <w:noProof/>
              </w:rPr>
              <w:t>Table 4.3-1</w:t>
            </w:r>
            <w:r>
              <w:rPr>
                <w:noProof/>
              </w:rPr>
              <w:t xml:space="preserve"> has an empty “C”</w:t>
            </w:r>
            <w:r w:rsidR="00006DDA">
              <w:rPr>
                <w:noProof/>
              </w:rPr>
              <w:t>, it is removed</w:t>
            </w:r>
          </w:p>
          <w:p w14:paraId="05E8F054" w14:textId="3D2CFD14" w:rsidR="00C42C4D" w:rsidRDefault="00C42C4D" w:rsidP="00373194">
            <w:pPr>
              <w:pStyle w:val="CRCoverPage"/>
              <w:spacing w:after="0"/>
              <w:rPr>
                <w:noProof/>
              </w:rPr>
            </w:pPr>
            <w:r w:rsidRPr="00620A41">
              <w:rPr>
                <w:noProof/>
              </w:rPr>
              <w:t>5.2B.2</w:t>
            </w:r>
            <w:r w:rsidR="00287EFA">
              <w:rPr>
                <w:noProof/>
              </w:rPr>
              <w:t>, 5.2B.3, 5.2B.4</w:t>
            </w:r>
            <w:r w:rsidR="00A26FB4">
              <w:rPr>
                <w:noProof/>
              </w:rPr>
              <w:t xml:space="preserve">, </w:t>
            </w:r>
            <w:r w:rsidR="00A26FB4" w:rsidRPr="00A26FB4">
              <w:rPr>
                <w:noProof/>
              </w:rPr>
              <w:t>5.2B.5</w:t>
            </w:r>
            <w:r w:rsidR="00C8545B">
              <w:rPr>
                <w:noProof/>
              </w:rPr>
              <w:t xml:space="preserve">, </w:t>
            </w:r>
            <w:r w:rsidR="00C8545B" w:rsidRPr="00C8545B">
              <w:rPr>
                <w:noProof/>
                <w:lang w:val="en-US"/>
              </w:rPr>
              <w:t>5.2B.6</w:t>
            </w:r>
            <w:r w:rsidRPr="00620A41">
              <w:rPr>
                <w:noProof/>
              </w:rPr>
              <w:t xml:space="preserve"> </w:t>
            </w:r>
            <w:r w:rsidR="00883CB6" w:rsidRPr="00620A41">
              <w:rPr>
                <w:noProof/>
              </w:rPr>
              <w:t xml:space="preserve">comment removed </w:t>
            </w:r>
            <w:r w:rsidRPr="00620A41">
              <w:rPr>
                <w:noProof/>
              </w:rPr>
              <w:t>&lt;</w:t>
            </w:r>
            <w:r w:rsidRPr="00AE4694">
              <w:rPr>
                <w:noProof/>
              </w:rPr>
              <w:t>Editor’s note: conducted requirements&gt;</w:t>
            </w:r>
          </w:p>
          <w:p w14:paraId="0910DE5D" w14:textId="752506E3" w:rsidR="000D6B6C" w:rsidRDefault="00B700A2" w:rsidP="00373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NOTE3 in </w:t>
            </w:r>
            <w:r w:rsidRPr="00B700A2">
              <w:rPr>
                <w:noProof/>
              </w:rPr>
              <w:t>Table 5.2B.4.1-1</w:t>
            </w:r>
            <w:r>
              <w:rPr>
                <w:noProof/>
              </w:rPr>
              <w:t xml:space="preserve"> </w:t>
            </w:r>
            <w:r w:rsidR="00D47A29">
              <w:rPr>
                <w:noProof/>
              </w:rPr>
              <w:t xml:space="preserve">and NOTE2 in </w:t>
            </w:r>
            <w:r w:rsidR="00190C42" w:rsidRPr="00190C42">
              <w:rPr>
                <w:noProof/>
              </w:rPr>
              <w:t>Table 5.2B.4.2-1</w:t>
            </w:r>
            <w:r w:rsidR="00190C42">
              <w:rPr>
                <w:noProof/>
              </w:rPr>
              <w:t xml:space="preserve"> </w:t>
            </w:r>
            <w:r w:rsidR="007139C9">
              <w:rPr>
                <w:noProof/>
              </w:rPr>
              <w:t xml:space="preserve">and NOTE1 in </w:t>
            </w:r>
            <w:r w:rsidR="001141EB" w:rsidRPr="001141EB">
              <w:rPr>
                <w:noProof/>
              </w:rPr>
              <w:t>Table</w:t>
            </w:r>
            <w:r w:rsidR="0061744C">
              <w:rPr>
                <w:noProof/>
              </w:rPr>
              <w:t>s</w:t>
            </w:r>
            <w:r w:rsidR="001141EB" w:rsidRPr="001141EB">
              <w:rPr>
                <w:noProof/>
              </w:rPr>
              <w:t xml:space="preserve"> 5.2B.4.3-1</w:t>
            </w:r>
            <w:r w:rsidR="0061744C">
              <w:rPr>
                <w:noProof/>
              </w:rPr>
              <w:t xml:space="preserve">, </w:t>
            </w:r>
            <w:r w:rsidR="00EF43C5" w:rsidRPr="00EF43C5">
              <w:rPr>
                <w:noProof/>
              </w:rPr>
              <w:t>5.2B.4.4-1</w:t>
            </w:r>
            <w:r w:rsidR="00925ED4">
              <w:rPr>
                <w:noProof/>
              </w:rPr>
              <w:t xml:space="preserve">, </w:t>
            </w:r>
            <w:r w:rsidR="0061744C" w:rsidRPr="0061744C">
              <w:rPr>
                <w:noProof/>
              </w:rPr>
              <w:t>5.2B.4.5-1</w:t>
            </w:r>
            <w:r w:rsidR="00022F8C">
              <w:rPr>
                <w:noProof/>
              </w:rPr>
              <w:t xml:space="preserve">, </w:t>
            </w:r>
            <w:r w:rsidR="00925ED4" w:rsidRPr="00925ED4">
              <w:rPr>
                <w:noProof/>
              </w:rPr>
              <w:t>5.2B.5.1-1</w:t>
            </w:r>
            <w:r w:rsidR="00022F8C">
              <w:rPr>
                <w:noProof/>
              </w:rPr>
              <w:t xml:space="preserve">, </w:t>
            </w:r>
            <w:r w:rsidR="00022F8C" w:rsidRPr="00022F8C">
              <w:rPr>
                <w:noProof/>
              </w:rPr>
              <w:t>5.2B.5.2-1</w:t>
            </w:r>
            <w:r w:rsidR="005C2939">
              <w:rPr>
                <w:noProof/>
              </w:rPr>
              <w:t xml:space="preserve">, </w:t>
            </w:r>
            <w:r w:rsidR="005C2939" w:rsidRPr="005C2939">
              <w:rPr>
                <w:noProof/>
              </w:rPr>
              <w:t>5.2B.5.3-1</w:t>
            </w:r>
            <w:r w:rsidR="0005761A">
              <w:rPr>
                <w:noProof/>
              </w:rPr>
              <w:t xml:space="preserve">, </w:t>
            </w:r>
            <w:r w:rsidR="0005761A" w:rsidRPr="0005761A">
              <w:rPr>
                <w:noProof/>
              </w:rPr>
              <w:t>5.2B.5.4-1</w:t>
            </w:r>
            <w:r w:rsidR="0065783A">
              <w:rPr>
                <w:noProof/>
              </w:rPr>
              <w:t xml:space="preserve">, </w:t>
            </w:r>
            <w:r w:rsidR="0065783A" w:rsidRPr="0065783A">
              <w:rPr>
                <w:noProof/>
              </w:rPr>
              <w:t>5.2B.6.2-1</w:t>
            </w:r>
            <w:r w:rsidR="000B201C">
              <w:rPr>
                <w:noProof/>
              </w:rPr>
              <w:t xml:space="preserve">, </w:t>
            </w:r>
            <w:r w:rsidR="000B201C" w:rsidRPr="000B201C">
              <w:rPr>
                <w:noProof/>
              </w:rPr>
              <w:t>5.2B.6.5-1</w:t>
            </w:r>
            <w:r w:rsidR="0061744C">
              <w:rPr>
                <w:noProof/>
              </w:rPr>
              <w:t xml:space="preserve"> </w:t>
            </w:r>
            <w:r>
              <w:rPr>
                <w:noProof/>
              </w:rPr>
              <w:t xml:space="preserve">changed “carrier aggregation” to “EN-DC” since table is about </w:t>
            </w:r>
            <w:r w:rsidR="00E019AD">
              <w:rPr>
                <w:noProof/>
              </w:rPr>
              <w:t>EN-DC, not carrier aggregation</w:t>
            </w:r>
          </w:p>
          <w:p w14:paraId="101835D6" w14:textId="411FFFE4" w:rsidR="00E019AD" w:rsidRDefault="00FA7A9B" w:rsidP="00373194">
            <w:pPr>
              <w:pStyle w:val="CRCoverPage"/>
              <w:spacing w:after="0"/>
              <w:rPr>
                <w:noProof/>
              </w:rPr>
            </w:pPr>
            <w:r w:rsidRPr="00FA7A9B">
              <w:rPr>
                <w:noProof/>
              </w:rPr>
              <w:t>5.2B.6.1</w:t>
            </w:r>
            <w:r>
              <w:rPr>
                <w:noProof/>
              </w:rPr>
              <w:t xml:space="preserve"> </w:t>
            </w:r>
            <w:r w:rsidR="000C4843">
              <w:rPr>
                <w:noProof/>
              </w:rPr>
              <w:t xml:space="preserve">and </w:t>
            </w:r>
            <w:r w:rsidR="000C4843" w:rsidRPr="000C4843">
              <w:rPr>
                <w:noProof/>
              </w:rPr>
              <w:t>5.5B.6.1</w:t>
            </w:r>
            <w:r w:rsidR="000C4843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changed to “Void” since EN-DC involcing both FR1 and FR2 </w:t>
            </w:r>
            <w:r w:rsidR="008F53F3">
              <w:rPr>
                <w:noProof/>
              </w:rPr>
              <w:t>always needs minimum three bands</w:t>
            </w:r>
          </w:p>
          <w:p w14:paraId="35ADB621" w14:textId="36D2678B" w:rsidR="008F53F3" w:rsidRDefault="00B35BF3" w:rsidP="00373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 comment “</w:t>
            </w:r>
            <w:r w:rsidRPr="00B35BF3">
              <w:rPr>
                <w:noProof/>
              </w:rPr>
              <w:t>Detailed structure of the subclause is TBD</w:t>
            </w:r>
            <w:r>
              <w:rPr>
                <w:noProof/>
              </w:rPr>
              <w:t>” removed</w:t>
            </w:r>
          </w:p>
          <w:p w14:paraId="0C889CB9" w14:textId="2FA5A6C4" w:rsidR="00373194" w:rsidRDefault="009052BD" w:rsidP="00373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6.2A.1.1 comment </w:t>
            </w:r>
            <w:r w:rsidR="004D5CBE" w:rsidRPr="004D5CBE">
              <w:rPr>
                <w:noProof/>
              </w:rPr>
              <w:t>&lt;Editor’s notes: errors to be updated.&gt;</w:t>
            </w:r>
            <w:r>
              <w:rPr>
                <w:noProof/>
              </w:rPr>
              <w:t xml:space="preserve"> </w:t>
            </w:r>
            <w:r w:rsidR="00F80977">
              <w:rPr>
                <w:noProof/>
              </w:rPr>
              <w:t xml:space="preserve">and </w:t>
            </w:r>
            <w:r w:rsidR="00F42C96" w:rsidRPr="00F42C96">
              <w:rPr>
                <w:noProof/>
              </w:rPr>
              <w:t>&lt;Editor’s notes: chapter numbers to be updated.&gt;</w:t>
            </w:r>
            <w:r w:rsidR="00F42C96">
              <w:rPr>
                <w:noProof/>
              </w:rPr>
              <w:t xml:space="preserve"> </w:t>
            </w:r>
            <w:r>
              <w:rPr>
                <w:noProof/>
              </w:rPr>
              <w:t>removed</w:t>
            </w:r>
            <w:r w:rsidR="006944B0">
              <w:rPr>
                <w:noProof/>
              </w:rPr>
              <w:t xml:space="preserve">. Also text referring to interband CA within FR1 is removed since requirement belongs to 38.101-1. Table 6.2A.1.1-1 is set to </w:t>
            </w:r>
            <w:r w:rsidR="00F2125A">
              <w:rPr>
                <w:noProof/>
              </w:rPr>
              <w:t>“</w:t>
            </w:r>
            <w:r w:rsidR="006944B0">
              <w:rPr>
                <w:noProof/>
              </w:rPr>
              <w:t>Void</w:t>
            </w:r>
            <w:r w:rsidR="00F2125A">
              <w:rPr>
                <w:noProof/>
              </w:rPr>
              <w:t>”</w:t>
            </w:r>
            <w:r w:rsidR="006944B0">
              <w:rPr>
                <w:noProof/>
              </w:rPr>
              <w:t xml:space="preserve">. </w:t>
            </w:r>
          </w:p>
          <w:p w14:paraId="00FB7D15" w14:textId="49B60161" w:rsidR="004C2D69" w:rsidRDefault="00A50041" w:rsidP="00373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6.2A.4.1 Comment </w:t>
            </w:r>
            <w:r w:rsidRPr="00A50041">
              <w:rPr>
                <w:noProof/>
              </w:rPr>
              <w:t>&lt;Editor’s note: The title of 6.2A.4.1 to be updated by later RAN4 decision&gt;</w:t>
            </w:r>
            <w:r>
              <w:rPr>
                <w:noProof/>
              </w:rPr>
              <w:t xml:space="preserve"> removed</w:t>
            </w:r>
          </w:p>
          <w:p w14:paraId="5146BA6F" w14:textId="0CF7FA1D" w:rsidR="00F80977" w:rsidRDefault="00E674EB" w:rsidP="00373194">
            <w:pPr>
              <w:pStyle w:val="CRCoverPage"/>
              <w:spacing w:after="0"/>
              <w:rPr>
                <w:noProof/>
              </w:rPr>
            </w:pPr>
            <w:r w:rsidRPr="00E674EB">
              <w:rPr>
                <w:noProof/>
              </w:rPr>
              <w:t>6.2A.4.2.1</w:t>
            </w:r>
            <w:r>
              <w:rPr>
                <w:noProof/>
              </w:rPr>
              <w:t xml:space="preserve"> Table </w:t>
            </w:r>
            <w:r w:rsidR="00080C09" w:rsidRPr="00080C09">
              <w:rPr>
                <w:noProof/>
              </w:rPr>
              <w:t>6.2A.4.2.1-1</w:t>
            </w:r>
            <w:r w:rsidR="00080C09">
              <w:rPr>
                <w:noProof/>
              </w:rPr>
              <w:t xml:space="preserve"> </w:t>
            </w:r>
            <w:r>
              <w:rPr>
                <w:noProof/>
              </w:rPr>
              <w:t>set to “Void”</w:t>
            </w:r>
          </w:p>
          <w:p w14:paraId="2042F05F" w14:textId="1D2DC30C" w:rsidR="004F30FD" w:rsidRDefault="004F30FD" w:rsidP="00373194">
            <w:pPr>
              <w:pStyle w:val="CRCoverPage"/>
              <w:spacing w:after="0"/>
              <w:rPr>
                <w:noProof/>
              </w:rPr>
            </w:pPr>
            <w:r w:rsidRPr="004F30FD">
              <w:rPr>
                <w:noProof/>
              </w:rPr>
              <w:t>6.2B.1.1</w:t>
            </w:r>
            <w:r w:rsidR="00C251A8">
              <w:rPr>
                <w:noProof/>
              </w:rPr>
              <w:t xml:space="preserve">, </w:t>
            </w:r>
            <w:r w:rsidR="00C251A8" w:rsidRPr="00C251A8">
              <w:rPr>
                <w:noProof/>
              </w:rPr>
              <w:t>6.2B.1.3</w:t>
            </w:r>
            <w:r>
              <w:rPr>
                <w:noProof/>
              </w:rPr>
              <w:t xml:space="preserve"> </w:t>
            </w:r>
            <w:r w:rsidR="00893EAA">
              <w:rPr>
                <w:noProof/>
              </w:rPr>
              <w:t xml:space="preserve">comment </w:t>
            </w:r>
            <w:r w:rsidR="00893EAA" w:rsidRPr="00893EAA">
              <w:rPr>
                <w:noProof/>
              </w:rPr>
              <w:t>&lt; conducted requirements &gt;</w:t>
            </w:r>
            <w:r w:rsidR="00893EAA">
              <w:rPr>
                <w:noProof/>
              </w:rPr>
              <w:t xml:space="preserve"> removed</w:t>
            </w:r>
          </w:p>
          <w:p w14:paraId="5B2CFABC" w14:textId="2600867B" w:rsidR="00A50704" w:rsidRPr="00A50704" w:rsidRDefault="006521A5" w:rsidP="00A50704">
            <w:pPr>
              <w:pStyle w:val="CRCoverPage"/>
              <w:spacing w:after="0"/>
              <w:rPr>
                <w:noProof/>
              </w:rPr>
            </w:pPr>
            <w:r w:rsidRPr="006521A5">
              <w:rPr>
                <w:noProof/>
                <w:lang w:val="en-US"/>
              </w:rPr>
              <w:t>6.2B.1.4</w:t>
            </w:r>
            <w:r>
              <w:rPr>
                <w:noProof/>
                <w:lang w:val="en-US"/>
              </w:rPr>
              <w:t xml:space="preserve"> </w:t>
            </w:r>
            <w:r w:rsidR="00A50704">
              <w:rPr>
                <w:noProof/>
                <w:lang w:val="en-US"/>
              </w:rPr>
              <w:t>comment</w:t>
            </w:r>
            <w:r w:rsidR="002A494E">
              <w:rPr>
                <w:noProof/>
                <w:lang w:val="en-US"/>
              </w:rPr>
              <w:t>s</w:t>
            </w:r>
            <w:r w:rsidR="00A50704">
              <w:rPr>
                <w:noProof/>
                <w:lang w:val="en-US"/>
              </w:rPr>
              <w:t xml:space="preserve"> </w:t>
            </w:r>
            <w:r w:rsidR="00A50704" w:rsidRPr="00A50704">
              <w:rPr>
                <w:i/>
                <w:noProof/>
              </w:rPr>
              <w:t>&lt; OTA requirements &gt;</w:t>
            </w:r>
            <w:r w:rsidR="002A494E">
              <w:rPr>
                <w:i/>
                <w:noProof/>
              </w:rPr>
              <w:t xml:space="preserve"> </w:t>
            </w:r>
            <w:r w:rsidR="002A494E">
              <w:rPr>
                <w:noProof/>
              </w:rPr>
              <w:t xml:space="preserve">&lt;Editor’s notes: chapter numbers to be updated.&gt; </w:t>
            </w:r>
            <w:r w:rsidR="00A50704">
              <w:rPr>
                <w:i/>
                <w:noProof/>
              </w:rPr>
              <w:t xml:space="preserve"> </w:t>
            </w:r>
            <w:r w:rsidR="00A50704" w:rsidRPr="00A50704">
              <w:rPr>
                <w:noProof/>
              </w:rPr>
              <w:t>removed</w:t>
            </w:r>
          </w:p>
          <w:p w14:paraId="7FA07208" w14:textId="4C237B3D" w:rsidR="00181936" w:rsidRDefault="000A7169" w:rsidP="00373194">
            <w:pPr>
              <w:pStyle w:val="CRCoverPage"/>
              <w:spacing w:after="0"/>
              <w:rPr>
                <w:noProof/>
              </w:rPr>
            </w:pPr>
            <w:r w:rsidRPr="000A7169">
              <w:rPr>
                <w:noProof/>
              </w:rPr>
              <w:t>Table 6.2B.1.3-1</w:t>
            </w:r>
            <w:r>
              <w:rPr>
                <w:noProof/>
              </w:rPr>
              <w:t xml:space="preserve"> </w:t>
            </w:r>
            <w:r w:rsidR="00AE511E">
              <w:rPr>
                <w:noProof/>
              </w:rPr>
              <w:t xml:space="preserve">there is a note 1 that starts with </w:t>
            </w:r>
            <w:r w:rsidR="00D80798">
              <w:rPr>
                <w:noProof/>
              </w:rPr>
              <w:t>“</w:t>
            </w:r>
            <w:r w:rsidR="00D80798" w:rsidRPr="00D80798">
              <w:rPr>
                <w:noProof/>
                <w:vertAlign w:val="superscript"/>
              </w:rPr>
              <w:t>2</w:t>
            </w:r>
            <w:r w:rsidR="00D80798" w:rsidRPr="00D80798">
              <w:rPr>
                <w:noProof/>
              </w:rPr>
              <w:t xml:space="preserve"> refers to the transmission bandwidths confined</w:t>
            </w:r>
            <w:r w:rsidR="00D80798">
              <w:rPr>
                <w:noProof/>
              </w:rPr>
              <w:t xml:space="preserve">” </w:t>
            </w:r>
            <w:r w:rsidR="00A67CB9">
              <w:rPr>
                <w:noProof/>
              </w:rPr>
              <w:t>. There is not a single “</w:t>
            </w:r>
            <w:r w:rsidR="00A67CB9" w:rsidRPr="00474884">
              <w:rPr>
                <w:noProof/>
                <w:vertAlign w:val="superscript"/>
              </w:rPr>
              <w:t>2</w:t>
            </w:r>
            <w:r w:rsidR="00A67CB9">
              <w:rPr>
                <w:noProof/>
              </w:rPr>
              <w:t xml:space="preserve">” in the table </w:t>
            </w:r>
            <w:r w:rsidR="00474884">
              <w:rPr>
                <w:noProof/>
              </w:rPr>
              <w:t>but a lot of “</w:t>
            </w:r>
            <w:r w:rsidR="00474884" w:rsidRPr="00474884">
              <w:rPr>
                <w:noProof/>
                <w:vertAlign w:val="superscript"/>
              </w:rPr>
              <w:t>1</w:t>
            </w:r>
            <w:r w:rsidR="00474884">
              <w:rPr>
                <w:noProof/>
              </w:rPr>
              <w:t>”’s</w:t>
            </w:r>
            <w:r w:rsidR="00397F60">
              <w:rPr>
                <w:noProof/>
              </w:rPr>
              <w:t xml:space="preserve">. Note changed to </w:t>
            </w:r>
            <w:r w:rsidR="009E5764">
              <w:rPr>
                <w:noProof/>
              </w:rPr>
              <w:t xml:space="preserve">proper reference. </w:t>
            </w:r>
          </w:p>
          <w:p w14:paraId="083BBAA4" w14:textId="69CA3D06" w:rsidR="009E5764" w:rsidRDefault="003A061E" w:rsidP="009E5764">
            <w:pPr>
              <w:pStyle w:val="CRCoverPage"/>
              <w:spacing w:after="0"/>
              <w:rPr>
                <w:noProof/>
              </w:rPr>
            </w:pPr>
            <w:r w:rsidRPr="003A061E">
              <w:rPr>
                <w:noProof/>
                <w:lang w:val="en-US"/>
              </w:rPr>
              <w:t>6.2B.1.5</w:t>
            </w:r>
            <w:r w:rsidR="003129FC">
              <w:rPr>
                <w:noProof/>
                <w:lang w:val="en-US"/>
              </w:rPr>
              <w:t xml:space="preserve">, </w:t>
            </w:r>
            <w:r w:rsidR="003129FC" w:rsidRPr="003129FC">
              <w:rPr>
                <w:noProof/>
              </w:rPr>
              <w:t>6.5B.3.4</w:t>
            </w:r>
            <w:r>
              <w:rPr>
                <w:noProof/>
                <w:lang w:val="en-US"/>
              </w:rPr>
              <w:t xml:space="preserve"> comments </w:t>
            </w:r>
            <w:r w:rsidR="009E5764">
              <w:rPr>
                <w:noProof/>
              </w:rPr>
              <w:t>&lt; OTA requirements &gt;</w:t>
            </w:r>
            <w:r w:rsidR="009E5764">
              <w:rPr>
                <w:noProof/>
              </w:rPr>
              <w:t xml:space="preserve"> </w:t>
            </w:r>
            <w:r w:rsidR="009E5764">
              <w:rPr>
                <w:noProof/>
              </w:rPr>
              <w:t>&lt;Editor’s notes: chapter numbers to be updated.&gt;</w:t>
            </w:r>
            <w:r>
              <w:rPr>
                <w:noProof/>
              </w:rPr>
              <w:t xml:space="preserve"> removed</w:t>
            </w:r>
            <w:r w:rsidR="00C83D53">
              <w:rPr>
                <w:noProof/>
              </w:rPr>
              <w:t xml:space="preserve"> and reference to 6.2.1 of 36.101 corrected. </w:t>
            </w:r>
          </w:p>
          <w:p w14:paraId="2F9A1A0D" w14:textId="426E4FE4" w:rsidR="005725CD" w:rsidRDefault="004B723D" w:rsidP="009E5764">
            <w:pPr>
              <w:pStyle w:val="CRCoverPage"/>
              <w:spacing w:after="0"/>
              <w:rPr>
                <w:noProof/>
              </w:rPr>
            </w:pPr>
            <w:r w:rsidRPr="004B723D">
              <w:rPr>
                <w:noProof/>
              </w:rPr>
              <w:t>6.2B.4.1</w:t>
            </w:r>
            <w:r>
              <w:rPr>
                <w:noProof/>
              </w:rPr>
              <w:t xml:space="preserve"> comment </w:t>
            </w:r>
            <w:r w:rsidR="005725CD" w:rsidRPr="005725CD">
              <w:rPr>
                <w:noProof/>
              </w:rPr>
              <w:t>&lt;Editor’s note: The title of 6.2B.4.1 to be updated by later RAN4 decision&gt;</w:t>
            </w:r>
            <w:r>
              <w:rPr>
                <w:noProof/>
              </w:rPr>
              <w:t xml:space="preserve"> removed</w:t>
            </w:r>
          </w:p>
          <w:p w14:paraId="1CFBB978" w14:textId="6EF54916" w:rsidR="00D70BA3" w:rsidRDefault="00D70BA3" w:rsidP="009E5764">
            <w:pPr>
              <w:pStyle w:val="CRCoverPage"/>
              <w:spacing w:after="0"/>
              <w:rPr>
                <w:noProof/>
              </w:rPr>
            </w:pPr>
            <w:r w:rsidRPr="00D70BA3">
              <w:rPr>
                <w:noProof/>
              </w:rPr>
              <w:t>6.2B.4.1.2</w:t>
            </w:r>
            <w:r w:rsidR="00C5735D">
              <w:rPr>
                <w:noProof/>
              </w:rPr>
              <w:t xml:space="preserve">, </w:t>
            </w:r>
            <w:r w:rsidR="00C5735D" w:rsidRPr="00C5735D">
              <w:rPr>
                <w:noProof/>
              </w:rPr>
              <w:t>6.2B.4.1.5</w:t>
            </w:r>
            <w:r w:rsidR="00C5735D">
              <w:rPr>
                <w:noProof/>
              </w:rPr>
              <w:t xml:space="preserve"> </w:t>
            </w:r>
            <w:r>
              <w:rPr>
                <w:noProof/>
              </w:rPr>
              <w:t xml:space="preserve">comment </w:t>
            </w:r>
            <w:r w:rsidR="00B224C3" w:rsidRPr="00B224C3">
              <w:rPr>
                <w:noProof/>
              </w:rPr>
              <w:t xml:space="preserve">&lt; equations for Pcmax &gt; </w:t>
            </w:r>
            <w:r w:rsidR="00B224C3">
              <w:rPr>
                <w:noProof/>
              </w:rPr>
              <w:t xml:space="preserve"> removed</w:t>
            </w:r>
          </w:p>
          <w:p w14:paraId="5301B3AC" w14:textId="16BAE555" w:rsidR="0043432E" w:rsidRPr="00AE4694" w:rsidRDefault="0043432E" w:rsidP="009E5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6.5A comment </w:t>
            </w:r>
            <w:r w:rsidRPr="0043432E">
              <w:rPr>
                <w:noProof/>
              </w:rPr>
              <w:t>&lt;Editor’s note: carrier aggregation of bands FR1 and FR2&gt;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>removed</w:t>
            </w:r>
          </w:p>
          <w:p w14:paraId="4AC4FF5F" w14:textId="77777777" w:rsidR="00C42C4D" w:rsidRDefault="00EA214C" w:rsidP="00770452">
            <w:pPr>
              <w:pStyle w:val="CRCoverPage"/>
              <w:spacing w:after="0"/>
              <w:ind w:left="100"/>
              <w:rPr>
                <w:noProof/>
              </w:rPr>
            </w:pPr>
            <w:r w:rsidRPr="00EA214C">
              <w:rPr>
                <w:noProof/>
              </w:rPr>
              <w:t>6.5B.3.5.1</w:t>
            </w:r>
            <w:r>
              <w:rPr>
                <w:noProof/>
              </w:rPr>
              <w:t xml:space="preserve"> refer to section with configuration instead of table since there are many tables. </w:t>
            </w:r>
            <w:r w:rsidR="00FB4452">
              <w:rPr>
                <w:noProof/>
              </w:rPr>
              <w:t xml:space="preserve">Reference to Spurioue emission wo FR2 to section </w:t>
            </w:r>
            <w:r w:rsidR="000F11F6" w:rsidRPr="000F11F6">
              <w:rPr>
                <w:noProof/>
              </w:rPr>
              <w:t>6.5B.3.2.2</w:t>
            </w:r>
            <w:r w:rsidR="000F11F6" w:rsidRPr="000F11F6">
              <w:rPr>
                <w:noProof/>
              </w:rPr>
              <w:t xml:space="preserve"> </w:t>
            </w:r>
            <w:r w:rsidR="00B936D3">
              <w:rPr>
                <w:noProof/>
              </w:rPr>
              <w:t xml:space="preserve">corrected. </w:t>
            </w:r>
          </w:p>
          <w:p w14:paraId="4DAA30BE" w14:textId="77777777" w:rsidR="00F3244C" w:rsidRDefault="00F3244C" w:rsidP="00770452">
            <w:pPr>
              <w:pStyle w:val="CRCoverPage"/>
              <w:spacing w:after="0"/>
              <w:ind w:left="100"/>
              <w:rPr>
                <w:noProof/>
              </w:rPr>
            </w:pPr>
            <w:r w:rsidRPr="00F3244C">
              <w:rPr>
                <w:noProof/>
              </w:rPr>
              <w:t>7.3A.1</w:t>
            </w:r>
            <w:r>
              <w:rPr>
                <w:noProof/>
              </w:rPr>
              <w:t xml:space="preserve"> Comment removed, reference to table corrected </w:t>
            </w:r>
          </w:p>
          <w:p w14:paraId="2829C7A6" w14:textId="77777777" w:rsidR="00072E53" w:rsidRDefault="007B436F" w:rsidP="00770452">
            <w:pPr>
              <w:pStyle w:val="CRCoverPage"/>
              <w:spacing w:after="0"/>
              <w:ind w:left="100"/>
              <w:rPr>
                <w:noProof/>
              </w:rPr>
            </w:pPr>
            <w:r w:rsidRPr="007B436F">
              <w:rPr>
                <w:noProof/>
              </w:rPr>
              <w:t>7.3A.3</w:t>
            </w:r>
            <w:r>
              <w:rPr>
                <w:noProof/>
              </w:rPr>
              <w:t xml:space="preserve"> Comment removed, </w:t>
            </w:r>
            <w:r w:rsidR="00072E53" w:rsidRPr="00072E53">
              <w:rPr>
                <w:noProof/>
              </w:rPr>
              <w:t>Table 7.3A.3.1-1</w:t>
            </w:r>
            <w:r w:rsidR="00072E53">
              <w:rPr>
                <w:noProof/>
              </w:rPr>
              <w:t xml:space="preserve"> set to void</w:t>
            </w:r>
          </w:p>
          <w:p w14:paraId="57BF2589" w14:textId="77777777" w:rsidR="004D34BC" w:rsidRDefault="004D34BC" w:rsidP="00770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7.3B.1 Comment removed</w:t>
            </w:r>
          </w:p>
          <w:p w14:paraId="054ABEE9" w14:textId="761D291D" w:rsidR="00510863" w:rsidRDefault="00510863" w:rsidP="00770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65622173" w:rsidR="001E41F3" w:rsidRDefault="007E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remain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019DA38F" w:rsidR="001E41F3" w:rsidRDefault="0000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620A41">
              <w:rPr>
                <w:noProof/>
              </w:rPr>
              <w:t>, 5.</w:t>
            </w:r>
            <w:r w:rsidR="00834C16">
              <w:rPr>
                <w:noProof/>
              </w:rPr>
              <w:t>2B.2</w:t>
            </w:r>
            <w:r w:rsidR="00E019AD">
              <w:rPr>
                <w:noProof/>
              </w:rPr>
              <w:t xml:space="preserve">, </w:t>
            </w:r>
            <w:r w:rsidR="00E019AD">
              <w:rPr>
                <w:noProof/>
              </w:rPr>
              <w:t>5.2B.3, 5.2B.</w:t>
            </w:r>
            <w:r w:rsidR="00E019AD">
              <w:rPr>
                <w:noProof/>
              </w:rPr>
              <w:t xml:space="preserve">4, </w:t>
            </w:r>
            <w:r w:rsidR="00C8545B" w:rsidRPr="00A26FB4">
              <w:rPr>
                <w:noProof/>
                <w:lang w:val="en-US"/>
              </w:rPr>
              <w:t>5.2B.5</w:t>
            </w:r>
            <w:r w:rsidR="00C8545B">
              <w:rPr>
                <w:noProof/>
                <w:lang w:val="en-US"/>
              </w:rPr>
              <w:t xml:space="preserve">, </w:t>
            </w:r>
            <w:r w:rsidR="00C8545B" w:rsidRPr="00C8545B">
              <w:rPr>
                <w:noProof/>
                <w:lang w:val="en-US"/>
              </w:rPr>
              <w:t>5.2B.6</w:t>
            </w:r>
            <w:r w:rsidR="00C8545B">
              <w:rPr>
                <w:noProof/>
                <w:lang w:val="en-US"/>
              </w:rPr>
              <w:t xml:space="preserve">, </w:t>
            </w:r>
            <w:r w:rsidR="001508B6" w:rsidRPr="00FA7A9B">
              <w:rPr>
                <w:noProof/>
              </w:rPr>
              <w:t>5.2B.6.1</w:t>
            </w:r>
            <w:r w:rsidR="00F673AF">
              <w:rPr>
                <w:noProof/>
              </w:rPr>
              <w:t xml:space="preserve">, </w:t>
            </w:r>
            <w:r w:rsidR="00E019AD" w:rsidRPr="00B700A2">
              <w:rPr>
                <w:noProof/>
              </w:rPr>
              <w:t>5.2B.4.1</w:t>
            </w:r>
            <w:r w:rsidR="00917E9F">
              <w:rPr>
                <w:noProof/>
              </w:rPr>
              <w:t xml:space="preserve">, </w:t>
            </w:r>
            <w:r w:rsidR="00917E9F" w:rsidRPr="00917E9F">
              <w:rPr>
                <w:noProof/>
              </w:rPr>
              <w:t>5.2B.4.2</w:t>
            </w:r>
            <w:r w:rsidR="009B0684">
              <w:rPr>
                <w:noProof/>
              </w:rPr>
              <w:t xml:space="preserve">, </w:t>
            </w:r>
            <w:r w:rsidR="009B0684" w:rsidRPr="009B0684">
              <w:rPr>
                <w:noProof/>
              </w:rPr>
              <w:t>5.2B.4.3</w:t>
            </w:r>
            <w:r w:rsidR="002C4019">
              <w:rPr>
                <w:noProof/>
              </w:rPr>
              <w:t xml:space="preserve">, </w:t>
            </w:r>
            <w:r w:rsidR="002C4019" w:rsidRPr="002C4019">
              <w:rPr>
                <w:noProof/>
              </w:rPr>
              <w:t>5.2B.4.</w:t>
            </w:r>
            <w:r w:rsidR="002C4019">
              <w:rPr>
                <w:noProof/>
              </w:rPr>
              <w:t xml:space="preserve">4, </w:t>
            </w:r>
            <w:r w:rsidR="002C4019" w:rsidRPr="002C4019">
              <w:rPr>
                <w:noProof/>
              </w:rPr>
              <w:t>5.2B.4.5</w:t>
            </w:r>
            <w:r w:rsidR="00A26FB4">
              <w:rPr>
                <w:noProof/>
              </w:rPr>
              <w:t>,</w:t>
            </w:r>
            <w:r w:rsidR="00C8545B">
              <w:rPr>
                <w:noProof/>
              </w:rPr>
              <w:t xml:space="preserve"> </w:t>
            </w:r>
            <w:r w:rsidR="00C27A5A" w:rsidRPr="00C27A5A">
              <w:rPr>
                <w:noProof/>
              </w:rPr>
              <w:t>5.2B.5.1</w:t>
            </w:r>
            <w:r w:rsidR="00C27A5A">
              <w:rPr>
                <w:noProof/>
              </w:rPr>
              <w:t xml:space="preserve">, </w:t>
            </w:r>
            <w:r w:rsidR="00C27A5A" w:rsidRPr="00C27A5A">
              <w:rPr>
                <w:noProof/>
              </w:rPr>
              <w:t>5.2B.5.</w:t>
            </w:r>
            <w:r w:rsidR="00C27A5A">
              <w:rPr>
                <w:noProof/>
              </w:rPr>
              <w:t xml:space="preserve">2, </w:t>
            </w:r>
            <w:r w:rsidR="00C27A5A" w:rsidRPr="00C27A5A">
              <w:rPr>
                <w:noProof/>
              </w:rPr>
              <w:t>5.2B.5.</w:t>
            </w:r>
            <w:r w:rsidR="00C27A5A">
              <w:rPr>
                <w:noProof/>
              </w:rPr>
              <w:t>3</w:t>
            </w:r>
            <w:r w:rsidR="000332AC">
              <w:rPr>
                <w:noProof/>
              </w:rPr>
              <w:t xml:space="preserve">, </w:t>
            </w:r>
            <w:r w:rsidR="000332AC" w:rsidRPr="00C27A5A">
              <w:rPr>
                <w:noProof/>
              </w:rPr>
              <w:t>5.2B.5.</w:t>
            </w:r>
            <w:r w:rsidR="000332AC">
              <w:rPr>
                <w:noProof/>
              </w:rPr>
              <w:t>4</w:t>
            </w:r>
            <w:r w:rsidR="00336E7F">
              <w:rPr>
                <w:noProof/>
              </w:rPr>
              <w:t xml:space="preserve">, </w:t>
            </w:r>
            <w:r w:rsidR="00336E7F" w:rsidRPr="00336E7F">
              <w:rPr>
                <w:noProof/>
              </w:rPr>
              <w:t>5.2B.6.2</w:t>
            </w:r>
            <w:r w:rsidR="005529B7">
              <w:rPr>
                <w:noProof/>
              </w:rPr>
              <w:t xml:space="preserve">, </w:t>
            </w:r>
            <w:r w:rsidR="005529B7" w:rsidRPr="005529B7">
              <w:rPr>
                <w:noProof/>
              </w:rPr>
              <w:t>5.2B.6.5</w:t>
            </w:r>
            <w:r w:rsidR="0097727B">
              <w:rPr>
                <w:noProof/>
              </w:rPr>
              <w:t xml:space="preserve">, </w:t>
            </w:r>
            <w:r w:rsidR="0097727B" w:rsidRPr="000C4843">
              <w:rPr>
                <w:noProof/>
              </w:rPr>
              <w:t>5.5B.6.1</w:t>
            </w:r>
            <w:r w:rsidR="009052BD">
              <w:rPr>
                <w:noProof/>
              </w:rPr>
              <w:t xml:space="preserve">, 6.1, </w:t>
            </w:r>
            <w:r w:rsidR="009052BD">
              <w:rPr>
                <w:noProof/>
              </w:rPr>
              <w:t>6.2A.1.1</w:t>
            </w:r>
            <w:r w:rsidR="008E11D7">
              <w:rPr>
                <w:noProof/>
              </w:rPr>
              <w:t xml:space="preserve">, </w:t>
            </w:r>
            <w:r w:rsidR="008E11D7">
              <w:rPr>
                <w:noProof/>
              </w:rPr>
              <w:t>6.2A.4.1</w:t>
            </w:r>
            <w:r w:rsidR="00926B26">
              <w:rPr>
                <w:noProof/>
              </w:rPr>
              <w:t xml:space="preserve">, </w:t>
            </w:r>
            <w:r w:rsidR="00926B26" w:rsidRPr="00926B26">
              <w:rPr>
                <w:noProof/>
              </w:rPr>
              <w:t>6.2A.4.2.1</w:t>
            </w:r>
            <w:r w:rsidR="0072743A">
              <w:rPr>
                <w:noProof/>
              </w:rPr>
              <w:t xml:space="preserve">, </w:t>
            </w:r>
            <w:r w:rsidR="0072743A" w:rsidRPr="004F30FD">
              <w:rPr>
                <w:noProof/>
              </w:rPr>
              <w:t>6.2B.1.1</w:t>
            </w:r>
            <w:r w:rsidR="00C251A8">
              <w:rPr>
                <w:noProof/>
              </w:rPr>
              <w:t xml:space="preserve">, </w:t>
            </w:r>
            <w:r w:rsidR="00C251A8" w:rsidRPr="00C251A8">
              <w:rPr>
                <w:noProof/>
              </w:rPr>
              <w:t>6.2B.1.3</w:t>
            </w:r>
            <w:r w:rsidR="00926B26" w:rsidRPr="00926B26">
              <w:rPr>
                <w:noProof/>
              </w:rPr>
              <w:tab/>
            </w:r>
            <w:r w:rsidR="003A061E">
              <w:rPr>
                <w:noProof/>
              </w:rPr>
              <w:t xml:space="preserve">, </w:t>
            </w:r>
            <w:r w:rsidR="003A061E" w:rsidRPr="003A061E">
              <w:rPr>
                <w:noProof/>
                <w:lang w:val="en-US"/>
              </w:rPr>
              <w:t>6.2B.1.5</w:t>
            </w:r>
            <w:r w:rsidR="005468CD">
              <w:rPr>
                <w:noProof/>
                <w:lang w:val="en-US"/>
              </w:rPr>
              <w:t xml:space="preserve">, </w:t>
            </w:r>
            <w:r w:rsidR="005468CD" w:rsidRPr="00D70BA3">
              <w:rPr>
                <w:noProof/>
              </w:rPr>
              <w:t>6.2B.4.1.2</w:t>
            </w:r>
            <w:r w:rsidR="005468CD">
              <w:rPr>
                <w:noProof/>
              </w:rPr>
              <w:t xml:space="preserve">, </w:t>
            </w:r>
            <w:r w:rsidR="005468CD" w:rsidRPr="00C5735D">
              <w:rPr>
                <w:noProof/>
              </w:rPr>
              <w:t>6.2B.4.1.5</w:t>
            </w:r>
            <w:r w:rsidR="003129FC">
              <w:rPr>
                <w:noProof/>
              </w:rPr>
              <w:t xml:space="preserve">, </w:t>
            </w:r>
            <w:r w:rsidR="003129FC" w:rsidRPr="003129FC">
              <w:rPr>
                <w:noProof/>
              </w:rPr>
              <w:t>6.5B.3.4</w:t>
            </w:r>
            <w:r w:rsidR="00470686">
              <w:rPr>
                <w:noProof/>
              </w:rPr>
              <w:t xml:space="preserve">, </w:t>
            </w:r>
            <w:r w:rsidR="00470686" w:rsidRPr="00470686">
              <w:rPr>
                <w:noProof/>
              </w:rPr>
              <w:t>7.3A.1</w:t>
            </w:r>
            <w:r w:rsidR="00431668">
              <w:rPr>
                <w:noProof/>
              </w:rPr>
              <w:t xml:space="preserve">, </w:t>
            </w:r>
            <w:r w:rsidR="00431668" w:rsidRPr="007B436F">
              <w:rPr>
                <w:noProof/>
              </w:rPr>
              <w:t>7.3A.3</w:t>
            </w:r>
            <w:r w:rsidR="00431668">
              <w:rPr>
                <w:noProof/>
              </w:rPr>
              <w:t xml:space="preserve">, </w:t>
            </w:r>
            <w:r w:rsidR="00431668">
              <w:rPr>
                <w:noProof/>
              </w:rPr>
              <w:t>7.3B.1</w:t>
            </w:r>
            <w:bookmarkStart w:id="2" w:name="_GoBack"/>
            <w:bookmarkEnd w:id="2"/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0AA2CC5" w:rsidR="001E41F3" w:rsidRDefault="007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06C1EBD2" w:rsidR="001E41F3" w:rsidRDefault="007E0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51A9B" w14:textId="77777777" w:rsidR="00A85239" w:rsidRDefault="00A85239">
      <w:r>
        <w:separator/>
      </w:r>
    </w:p>
  </w:endnote>
  <w:endnote w:type="continuationSeparator" w:id="0">
    <w:p w14:paraId="1EEDBFB6" w14:textId="77777777" w:rsidR="00A85239" w:rsidRDefault="00A8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A4E93" w14:textId="77777777" w:rsidR="00A85239" w:rsidRDefault="00A85239">
      <w:r>
        <w:separator/>
      </w:r>
    </w:p>
  </w:footnote>
  <w:footnote w:type="continuationSeparator" w:id="0">
    <w:p w14:paraId="045D0AAC" w14:textId="77777777" w:rsidR="00A85239" w:rsidRDefault="00A8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DDA"/>
    <w:rsid w:val="00022E4A"/>
    <w:rsid w:val="00022F8C"/>
    <w:rsid w:val="000332AC"/>
    <w:rsid w:val="0005761A"/>
    <w:rsid w:val="00072E53"/>
    <w:rsid w:val="00080C09"/>
    <w:rsid w:val="000A6394"/>
    <w:rsid w:val="000A7169"/>
    <w:rsid w:val="000B201C"/>
    <w:rsid w:val="000B7FED"/>
    <w:rsid w:val="000C038A"/>
    <w:rsid w:val="000C4843"/>
    <w:rsid w:val="000C6598"/>
    <w:rsid w:val="000D6B6C"/>
    <w:rsid w:val="000F11F6"/>
    <w:rsid w:val="001141EB"/>
    <w:rsid w:val="00145D43"/>
    <w:rsid w:val="001508B6"/>
    <w:rsid w:val="00181936"/>
    <w:rsid w:val="00190C42"/>
    <w:rsid w:val="00192C46"/>
    <w:rsid w:val="001A08B3"/>
    <w:rsid w:val="001A7B60"/>
    <w:rsid w:val="001B52F0"/>
    <w:rsid w:val="001B7A65"/>
    <w:rsid w:val="001E41F3"/>
    <w:rsid w:val="0026004D"/>
    <w:rsid w:val="00262CEE"/>
    <w:rsid w:val="002640DD"/>
    <w:rsid w:val="00275D12"/>
    <w:rsid w:val="00284FEB"/>
    <w:rsid w:val="002860C4"/>
    <w:rsid w:val="00287EFA"/>
    <w:rsid w:val="002A494E"/>
    <w:rsid w:val="002B5741"/>
    <w:rsid w:val="002C4019"/>
    <w:rsid w:val="00300F9D"/>
    <w:rsid w:val="00305409"/>
    <w:rsid w:val="003129FC"/>
    <w:rsid w:val="00335CF9"/>
    <w:rsid w:val="00336E7F"/>
    <w:rsid w:val="003609EF"/>
    <w:rsid w:val="0036231A"/>
    <w:rsid w:val="00373194"/>
    <w:rsid w:val="00374DD4"/>
    <w:rsid w:val="003921F2"/>
    <w:rsid w:val="00397F60"/>
    <w:rsid w:val="003A061E"/>
    <w:rsid w:val="003E1A36"/>
    <w:rsid w:val="00410371"/>
    <w:rsid w:val="004242F1"/>
    <w:rsid w:val="00431668"/>
    <w:rsid w:val="0043432E"/>
    <w:rsid w:val="004668C6"/>
    <w:rsid w:val="00470686"/>
    <w:rsid w:val="00474884"/>
    <w:rsid w:val="004B723D"/>
    <w:rsid w:val="004B75B7"/>
    <w:rsid w:val="004C2D69"/>
    <w:rsid w:val="004D26B9"/>
    <w:rsid w:val="004D34BC"/>
    <w:rsid w:val="004D5CBE"/>
    <w:rsid w:val="004F30FD"/>
    <w:rsid w:val="00510863"/>
    <w:rsid w:val="0051580D"/>
    <w:rsid w:val="00534E67"/>
    <w:rsid w:val="005468CD"/>
    <w:rsid w:val="00547111"/>
    <w:rsid w:val="005529B7"/>
    <w:rsid w:val="005725CD"/>
    <w:rsid w:val="00592D74"/>
    <w:rsid w:val="005C2939"/>
    <w:rsid w:val="005E2C44"/>
    <w:rsid w:val="005E538E"/>
    <w:rsid w:val="0061744C"/>
    <w:rsid w:val="00620A41"/>
    <w:rsid w:val="00621188"/>
    <w:rsid w:val="006257ED"/>
    <w:rsid w:val="006521A5"/>
    <w:rsid w:val="0065783A"/>
    <w:rsid w:val="006944B0"/>
    <w:rsid w:val="00695808"/>
    <w:rsid w:val="006A3F1A"/>
    <w:rsid w:val="006B46FB"/>
    <w:rsid w:val="006C04AD"/>
    <w:rsid w:val="006E21FB"/>
    <w:rsid w:val="006E35B1"/>
    <w:rsid w:val="007139C9"/>
    <w:rsid w:val="0072743A"/>
    <w:rsid w:val="00752C60"/>
    <w:rsid w:val="00770452"/>
    <w:rsid w:val="00792342"/>
    <w:rsid w:val="007977A8"/>
    <w:rsid w:val="007B436F"/>
    <w:rsid w:val="007B512A"/>
    <w:rsid w:val="007B6BF5"/>
    <w:rsid w:val="007C2097"/>
    <w:rsid w:val="007D6A07"/>
    <w:rsid w:val="007E0F27"/>
    <w:rsid w:val="007F7259"/>
    <w:rsid w:val="008040A8"/>
    <w:rsid w:val="008279FA"/>
    <w:rsid w:val="00834C16"/>
    <w:rsid w:val="00843CED"/>
    <w:rsid w:val="008626E7"/>
    <w:rsid w:val="00870EE7"/>
    <w:rsid w:val="00883CB6"/>
    <w:rsid w:val="00891433"/>
    <w:rsid w:val="00893EAA"/>
    <w:rsid w:val="008A45A6"/>
    <w:rsid w:val="008E11D7"/>
    <w:rsid w:val="008E177F"/>
    <w:rsid w:val="008F53F3"/>
    <w:rsid w:val="008F686C"/>
    <w:rsid w:val="009052BD"/>
    <w:rsid w:val="009148DE"/>
    <w:rsid w:val="00917E9F"/>
    <w:rsid w:val="00925ED4"/>
    <w:rsid w:val="00926B26"/>
    <w:rsid w:val="0097727B"/>
    <w:rsid w:val="009777D9"/>
    <w:rsid w:val="00991B88"/>
    <w:rsid w:val="009A5753"/>
    <w:rsid w:val="009A579D"/>
    <w:rsid w:val="009B0684"/>
    <w:rsid w:val="009B722E"/>
    <w:rsid w:val="009E3297"/>
    <w:rsid w:val="009E5764"/>
    <w:rsid w:val="009F734F"/>
    <w:rsid w:val="00A246B6"/>
    <w:rsid w:val="00A26FB4"/>
    <w:rsid w:val="00A47E70"/>
    <w:rsid w:val="00A50041"/>
    <w:rsid w:val="00A50704"/>
    <w:rsid w:val="00A50CF0"/>
    <w:rsid w:val="00A67CB9"/>
    <w:rsid w:val="00A7671C"/>
    <w:rsid w:val="00A85239"/>
    <w:rsid w:val="00AA2CBC"/>
    <w:rsid w:val="00AC5820"/>
    <w:rsid w:val="00AD1CD8"/>
    <w:rsid w:val="00AE511E"/>
    <w:rsid w:val="00B224C3"/>
    <w:rsid w:val="00B258BB"/>
    <w:rsid w:val="00B35BF3"/>
    <w:rsid w:val="00B67B97"/>
    <w:rsid w:val="00B700A2"/>
    <w:rsid w:val="00B936D3"/>
    <w:rsid w:val="00B968C8"/>
    <w:rsid w:val="00BA3EC5"/>
    <w:rsid w:val="00BA51D9"/>
    <w:rsid w:val="00BB5DFC"/>
    <w:rsid w:val="00BD279D"/>
    <w:rsid w:val="00BD6BB8"/>
    <w:rsid w:val="00C251A8"/>
    <w:rsid w:val="00C27A5A"/>
    <w:rsid w:val="00C42C4D"/>
    <w:rsid w:val="00C5735D"/>
    <w:rsid w:val="00C66BA2"/>
    <w:rsid w:val="00C83D53"/>
    <w:rsid w:val="00C8545B"/>
    <w:rsid w:val="00C919EB"/>
    <w:rsid w:val="00C95985"/>
    <w:rsid w:val="00CC5026"/>
    <w:rsid w:val="00CC68D0"/>
    <w:rsid w:val="00CC6F1D"/>
    <w:rsid w:val="00D03F9A"/>
    <w:rsid w:val="00D06D51"/>
    <w:rsid w:val="00D24991"/>
    <w:rsid w:val="00D47A29"/>
    <w:rsid w:val="00D50255"/>
    <w:rsid w:val="00D70BA3"/>
    <w:rsid w:val="00D80798"/>
    <w:rsid w:val="00DE34CF"/>
    <w:rsid w:val="00E019AD"/>
    <w:rsid w:val="00E13F3D"/>
    <w:rsid w:val="00E34898"/>
    <w:rsid w:val="00E674EB"/>
    <w:rsid w:val="00EA05B9"/>
    <w:rsid w:val="00EA214C"/>
    <w:rsid w:val="00EB09B7"/>
    <w:rsid w:val="00EE7D7C"/>
    <w:rsid w:val="00EF43C5"/>
    <w:rsid w:val="00F2125A"/>
    <w:rsid w:val="00F25D98"/>
    <w:rsid w:val="00F300FB"/>
    <w:rsid w:val="00F3244C"/>
    <w:rsid w:val="00F42C96"/>
    <w:rsid w:val="00F673AF"/>
    <w:rsid w:val="00F80977"/>
    <w:rsid w:val="00FA7A9B"/>
    <w:rsid w:val="00FB44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CE52-5A9B-44CA-A55F-F284F3DA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Editor_#40</cp:lastModifiedBy>
  <cp:revision>109</cp:revision>
  <cp:lastPrinted>1900-01-01T08:00:00Z</cp:lastPrinted>
  <dcterms:created xsi:type="dcterms:W3CDTF">2019-01-24T23:11:00Z</dcterms:created>
  <dcterms:modified xsi:type="dcterms:W3CDTF">2019-02-15T22:20:00Z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